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@1.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Релеф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Заминро релеф меноманд;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Пасти ва баландии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Заминро рельеф меноманд;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Минта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сероби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Заминро релеф меноманд;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гранитии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@2.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Геоморфология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маъно дорад?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«Гео»-Замин «Морфо»-пайдоиш «Логия»-ом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«Гео»-Замин «Морфо»-пайдоиш «Логия»-</w:t>
      </w:r>
      <w:r>
        <w:rPr>
          <w:rFonts w:ascii="Times New Roman Tj" w:hAnsi="Times New Roman Tj"/>
          <w:color w:val="000000"/>
        </w:rPr>
        <w:t>шакл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«Гео»-Замин «Морфо»-шакл «Логия»-ом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«Гео»-Замин «Морфо»-</w:t>
      </w:r>
      <w:r>
        <w:rPr>
          <w:rFonts w:ascii="Times New Roman Tj" w:hAnsi="Times New Roman Tj"/>
          <w:color w:val="000000"/>
        </w:rPr>
        <w:t>омузиш</w:t>
      </w:r>
      <w:r w:rsidRPr="00D34363">
        <w:rPr>
          <w:rFonts w:ascii="Times New Roman Tj" w:hAnsi="Times New Roman Tj"/>
          <w:color w:val="000000"/>
        </w:rPr>
        <w:t xml:space="preserve"> «Логия»-шакл;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«Гео»-Замин «Морфо»-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«Логия»-ом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@3.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Гур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ои генетикии экзогении релефро номбар кунед?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гляциал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делювиал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пролювиал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элювиал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</w:t>
      </w:r>
      <w:r>
        <w:rPr>
          <w:rFonts w:ascii="Times New Roman Tj" w:hAnsi="Times New Roman Tj"/>
          <w:color w:val="000000"/>
        </w:rPr>
        <w:t>эоли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Денудатсион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Деформатсион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@4.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ми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ёс но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 xml:space="preserve">и Замин - релеф ба чанд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 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 мешаванд?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ёнус ва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итъа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Пастхами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@5.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Вазифа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асосии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илми геоморфология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пайдоиш, инкишоф, 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ншав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ало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Стратификатсияи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Сохтори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ало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ида;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Сохти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магмав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@6.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Геоморфология бо кадом илм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аманд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дорад?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Математика;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Забону адабиёт;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Физика;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Химия;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Геология;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@7.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Усул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илми геоморфологияро номбар кунед?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Усули 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Усули биолог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Усули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Усули стратиграф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Усули палеонтолог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@8.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Усули 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Шакли релефро меом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ншавии релефро меом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Пайдоиши релефро меом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Синну соли релеф;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Шароит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лим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@9.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Изостазия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Мувозинат дар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Паст шудании релефи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Баланд шудании релефи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Чиндоршавии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Шикастани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Асосгузори илми геоморфология 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буд?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Дарвин;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Леонардо-де-Винчи;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Гей-Люссак;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Соловсов;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Ломоносов;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онуни Бэри-Бабине ба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бахшида шудааст?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Ба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 та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ийирёбии самти равиши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Ассиметрияи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Ба эрозияи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Ба аккумулятсияи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А.Гумболт асосгузори кадом усули геоморфолог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Геофизик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Орогенез;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Седиментогенез;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Метаморфизм;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Орометр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Таълимоти назарияи геосинклинал бо кадом олим тааллу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дорад?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М.В.Ломоносов;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Гумболдт С;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Дж.Дэна, М.Бертан, Э.Ог, Э.Аргон;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А.Пенк;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Н.А.Головкипский;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Н.А.Головкипский кадом усулро дар илми геоморфология кашф намудааст?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Усули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 xml:space="preserve">зиши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сусти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таркиш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чиндор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амуд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@15.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Мав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еи В.М. Девис дар кадом масъала назаррас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инкишофи релеф;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Таърихи инкишофи релеф;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Синну соли релеф;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Динамикаи инкишофи релеф;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Яруснокии релеф;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@16.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В.Пенк ба кадом масъала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геоморфология ди</w:t>
      </w:r>
      <w:r w:rsidRPr="00D34363">
        <w:rPr>
          <w:rFonts w:ascii="Palatino Linotype" w:hAnsi="Palatino Linotype"/>
          <w:color w:val="000000"/>
        </w:rPr>
        <w:t>ққ</w:t>
      </w:r>
      <w:r w:rsidRPr="00D34363">
        <w:rPr>
          <w:rFonts w:ascii="Times New Roman Tj" w:hAnsi="Times New Roman Tj"/>
          <w:color w:val="000000"/>
        </w:rPr>
        <w:t>ат додаст?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Таснифи морфологии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Таснифи морфологии тар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Таснифи морфологии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Таснифи морфологии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Таснифи морфологии пастхами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@17.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К.К.Марков дар релефи Замин чанд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ро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 намудааст?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Чор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ашт;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Ду;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@18.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амияти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 намудани сат</w:t>
      </w:r>
      <w:r w:rsidRPr="00D34363">
        <w:rPr>
          <w:rFonts w:ascii="Palatino Linotype" w:hAnsi="Palatino Linotype"/>
          <w:color w:val="000000"/>
        </w:rPr>
        <w:t>ҳҳ</w:t>
      </w:r>
      <w:r w:rsidRPr="00D34363">
        <w:rPr>
          <w:rFonts w:ascii="Times New Roman Tj" w:hAnsi="Times New Roman Tj"/>
          <w:color w:val="000000"/>
        </w:rPr>
        <w:t>ои релефи К.К.Марков дар илми геология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Самти равиши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блок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Ченак барои муайян намудани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нави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 xml:space="preserve">афсии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Суръати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Таърихи инкишофи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@19.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Истило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неотектоникаро 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бори аввал пешни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од намудааст?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К.КМарков;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В.Е.Хаин;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В.В.Белоусов;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С.С.Шулс;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Д.С.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оник;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@20.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амияти илми геоморфлогия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релефи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эндоген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фарсоиш;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@21.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Сабаб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пайдоиши релефи Замин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мебошад?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Заминларза;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Фаъолияти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Фаъолияти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Фарсоиш;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@22.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Дар раванди пайдоиши релеф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ба назар гирифтан мумкин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чиндоршав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тар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блок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об, диффиренсиатсияи магма;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ойивазкунии плита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@23.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Манбаи асосии сарчашмаи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Дифференсиатсияи магма;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Чиндоршав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</w:t>
      </w:r>
      <w:r w:rsidRPr="00D34363">
        <w:rPr>
          <w:rFonts w:ascii="Palatino Linotype" w:hAnsi="Palatino Linotype"/>
          <w:color w:val="000000"/>
        </w:rPr>
        <w:t>ӯҳ</w:t>
      </w:r>
      <w:r w:rsidRPr="00D34363">
        <w:rPr>
          <w:rFonts w:ascii="Times New Roman Tj" w:hAnsi="Times New Roman Tj"/>
          <w:color w:val="000000"/>
        </w:rPr>
        <w:t>пайдошав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@24.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тектоникиро номбар намоед?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Чинсоз, дизюнктив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Флексура ва грабен;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Горст ва боббезакшакл;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Геосинклинал ва платформа;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Ороген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эпейроген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@25.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экзогении пайдоиши релефро номбар намоед?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Фаъолияти геологии даре,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мавсим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бодхурдашав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Фаъолияти геологии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Заминларза;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инкишофи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@26.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Денутатсия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Шуста ва паст шудани релеф;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Як намуди морен;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Фарсоиши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Баланд шудани релефи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@27.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Фарсоиш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Вайроншавии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ку</w:t>
      </w:r>
      <w:r w:rsidRPr="00D34363">
        <w:rPr>
          <w:rFonts w:ascii="Palatino Linotype" w:hAnsi="Palatino Linotype"/>
          <w:color w:val="000000"/>
        </w:rPr>
        <w:t>ҳӣ</w:t>
      </w:r>
      <w:r w:rsidRPr="00D34363">
        <w:rPr>
          <w:rFonts w:ascii="Times New Roman Tj" w:hAnsi="Times New Roman Tj"/>
          <w:color w:val="000000"/>
        </w:rPr>
        <w:t xml:space="preserve"> бо таъсири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физикав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химияв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биолог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Пайдоиши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Вайроншавии 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лими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Вайроншавии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Вайроншавии як намуди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@28.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Фарсоиши химияв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пора-пора мешаванд;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сохташон вайрон шуда дар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Замин устувор мемонанд;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ку</w:t>
      </w:r>
      <w:r w:rsidRPr="00D34363">
        <w:rPr>
          <w:rFonts w:ascii="Palatino Linotype" w:hAnsi="Palatino Linotype"/>
          <w:color w:val="000000"/>
        </w:rPr>
        <w:t>ҳӣ</w:t>
      </w:r>
      <w:r w:rsidRPr="00D34363">
        <w:rPr>
          <w:rFonts w:ascii="Times New Roman Tj" w:hAnsi="Times New Roman Tj"/>
          <w:color w:val="000000"/>
        </w:rPr>
        <w:t xml:space="preserve"> дар зери организм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зинда вайрон мешаванд;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фарсоиши химияв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пайдо мешаванд;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фарсоиш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химияв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ба руи Замин мебароянд;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@29.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Делювий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лаби дарё;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 нишеби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 xml:space="preserve">о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арам шуда;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шамол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амъоварда;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селоварда;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@30.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Абразия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илро рахна мекунад;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Фаъолияти геологии пирях мебошад;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Як намуди релеф мебошад;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Баландшавии релефи зери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Заминларзаи зери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@31.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одисаи солифлюксия дар кадом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пайдо мешавад?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дашт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биёбон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яхбаста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доим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ботло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зор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зери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@32.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Хионесфера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Минта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ое, ки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ба 0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 xml:space="preserve"> баробар 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атмосфера мебошад;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зери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мебошад;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мантияи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@33.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ши шамол дар раванди пайдоиши релеф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Аккумулятсия ва солифлюксия;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Дефелятсия, сайри масоле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, корразия;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Дефлятсия, аккумулятсия;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Корразия, солифлюксия;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Сайри масоле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, абразия;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@34.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Пайдоиши карст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вобаста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Сохти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лулшавии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карбонат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галоген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сулфат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лулшавии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карбонат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оксид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лулшавии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карбонат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сулфид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лулшавии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карбонат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минерал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худруй;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@35.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техногениро номбар намоед?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Фаъолияти геологии инсон, афтидани бомба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Фаъолияти гидрогеологии об;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Фаъолияти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Фаъолияти геологии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Фаъолияти геологии дарё ва инсон;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@36.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биогениро номбар намоед?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Фарсоиши механик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Фарсоиши физик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Фарсоиши биохимияв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релеф, ботло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азира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мар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Тайфун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@37.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Манбаи сарчашма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экзогениро номбар намоед?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Энергияи офтоб;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Заминларза;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@38.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элемент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релеф аз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назар гирифта мешавад?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Пайдоиши, синну сол;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стратиграф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литолог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гидрогеолог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@39.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генетикии элемент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релефро бори аввал, ки пешни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од намудааст?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А.Энгелн;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Н.Коперник;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С.Синитсин;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В.Белоусов;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М.Девис;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@40.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О.Энгелн релефи Заминро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тартибашон ба чанд категория 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 намудааст?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Тартиби 8;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Тартиби 5;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Тартиби 2;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Тартиби 4;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Тартиби 10;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@41.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И.С.Шукин 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симоти релефро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гур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 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 намудааст?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сохти геолог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релеф;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баланд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фар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ияти сохтор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синну сол;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@42.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Асоси таснифи релефи пешни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однамудаи К.К.Марков дар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зо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ир мешавад?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Самти пайдоиши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Синну соли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Самти раванди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Самти равиши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Самти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экзоген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@43.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Асоси таснифи релеф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гузаронида мешавад?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Аз руи андозаи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генетик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синну сол ва андозаи 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Аз руи баландии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Аз руи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магматикии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Аз руи пайдоиши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экзоген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@44.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Герасимов И.П.-ро оиди 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симоти релеф номбар кунед?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чиндор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структурав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Эпейрогенез, эпигенез, диагенез;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Геоструктура, морфоструктура ва морфоскулптура;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Стратиграфия, биотсеноз;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Морфоструктура ва эпигенез;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@45.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статикии пайдоиши релеф дар кадом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олат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зо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ир мегарданд?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Дар сохти геологии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Чу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урии бурриши денудатсион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сохтор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ором, шароит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стратиграфию литолог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Сохтори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магматик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Заминларза;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</w:t>
      </w:r>
      <w:r w:rsidRPr="00D34363">
        <w:rPr>
          <w:rFonts w:ascii="Palatino Linotype" w:hAnsi="Palatino Linotype"/>
          <w:color w:val="000000"/>
        </w:rPr>
        <w:t>ӯҳ</w:t>
      </w:r>
      <w:r w:rsidRPr="00D34363">
        <w:rPr>
          <w:rFonts w:ascii="Times New Roman Tj" w:hAnsi="Times New Roman Tj"/>
          <w:color w:val="000000"/>
        </w:rPr>
        <w:t>вайроншав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@46.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динамикии пайдоиши релеф ба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вобастаанд?;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Заминларза;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Шамол ва бод;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Фарсоиш;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@47.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Роли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нишеби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амворкунии нишеби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Чу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уршавии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Вайроншавии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 ва кучонидани аз як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ой ба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ои дигар;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Пайдоиши мавод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нав;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Пайдоиши кул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@48.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асосии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дарёро номбар намоед?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ил,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араён ва саршав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Саршави, резишго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симкунак, нишеб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Мавзеи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уншавии 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о, канали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оришавии об, конус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селпарто;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ари, девор, те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@49.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Сабаби пайдоиши сел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Борон чашма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Об шудани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чашма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Чашма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Борони сел ва об шудани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@50.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Сел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бештар дар кадом минта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меоянд?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Гумид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Арид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Континентал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Биёбон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@51.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Эрозияи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дар кадом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бештар амал мекунад ва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вобастаг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дорад?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ми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дори ками об;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ми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дори ками об;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канори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боридани борон;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обта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симкунии дарё ва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нишаст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фаъол;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@52.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Эрозияи канори дарё дар кадом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олат сурат мегирад?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фасли зимистон;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Баъди борони сел, барф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зиёд шудани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ти наздик шудани он ба базис эрозия;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@53.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Фаъолияти эрозия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Пайдоиши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Шусташавии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Кашонидани масоле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амъ намудани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Пайдоиши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пролювиал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@54.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Суръати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дарё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вобаста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Аз ми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дори об аз нишеби ва суръати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Аз баландии релефи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Зиёд будани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дори об, нишебии баланд;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Боридани барф ва борон;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@55.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Базиси эрозияи дарёи Душанбе дар ку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ойгир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Кофарни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Варзоб;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Пан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Арал;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Амударё;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@56.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Базиси эрозияи дарёи Кофарни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он дар ку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ойгир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Пан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Вахш;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Амударё;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Арал;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Каспий;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@57.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Чанд намуди базиси эрозияро медонед?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Регионал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локал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Дарё;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Элов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Тектон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@58.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Баландшавии базиси эрозия бо кадом сабаб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вобаста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Сел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Сабзиши чин, баландшавии блок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Замин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ад-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ади тар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Фуру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алти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Ярч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Ярчу фуру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алти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@59.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морфологии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эрозиониро номбар кунед?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Дашт;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Биёбон;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К</w:t>
      </w:r>
      <w:r w:rsidRPr="00D34363">
        <w:rPr>
          <w:rFonts w:ascii="Palatino Linotype" w:hAnsi="Palatino Linotype"/>
          <w:color w:val="000000"/>
        </w:rPr>
        <w:t>ӯҳ</w:t>
      </w:r>
      <w:r w:rsidRPr="00D34363">
        <w:rPr>
          <w:rFonts w:ascii="Times New Roman Tj" w:hAnsi="Times New Roman Tj"/>
          <w:color w:val="000000"/>
        </w:rPr>
        <w:t>доман;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Силсилак</w:t>
      </w:r>
      <w:r w:rsidRPr="00D34363">
        <w:rPr>
          <w:rFonts w:ascii="Palatino Linotype" w:hAnsi="Palatino Linotype"/>
          <w:color w:val="000000"/>
        </w:rPr>
        <w:t>ӯҳ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тангдоман, труба, сунду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монанд;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@60.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Меандра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Шакли морпечи дарё;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Суст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кардани дарё;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Тез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кардани об;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Шакли дарозр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яи дарё;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Сабзиши чин, баландшавии релеф;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@61.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Базиси эрозияи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То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икистон кадоме аз 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мебошад?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Дарёи Пан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Кули Арал;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Сирдарё;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Амударё;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ри Каспий;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@62.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Меандар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якум ва дувум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фар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ият доранд?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Об суст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мекунад;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Андозаи радиуси калон якхела нест;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Об тез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мекунад;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Вайроншавии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 бештар 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Оби дарё хушк шудааст;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@63.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Вод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ои аз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ама паст;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Байни ду дарё;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Оби дарё хушк шудаааст;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ама тарафи он баробар 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Шакли дарозр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яи манф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дошта ба як самт равона шудааст;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@64.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Поймаи дарё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Назди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Байни ду дарё;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ои хушкии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ои аз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ама баланд;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ти баланд шудани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дарё зери об мемонад;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@65.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Пойма ва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араёни дарё як маф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уманд?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охири инкишоф;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раванди инкишофи вод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мобайни инкишоф;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Нестанд;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иллаи аввали инкишофи вод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@66.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Намуди морфоструктура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номбар кунед?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субсеквент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Консеквент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геосинклинал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Платформав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обсектив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Субсеквент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консеквент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обсеквент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Зинда, мурда, зерихок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@67.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 xml:space="preserve">и фаъолияти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озираашон чанд хел мешаванд?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Субсеквент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зинда;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Консеквент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озиразамон;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Зинда, мурда ва зерихок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Зинда, зерихок, обсеквент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@68.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Ассиметрияи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бо кадом сабаб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омадаанд?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Планетар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лим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структурав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топограф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гидродинамик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Симетр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дарахтмонанд, топограф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Параллел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росткун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а, планетар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лими, зинда, мурда;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Субсеквент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консеквент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обсеквент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@69.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шабака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дарёро номбар кунед?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Планетар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лим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структурав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топограф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гидродинамик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Симметр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дарахтмонанд, топограф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Параллел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росткун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а, планетар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лими зинда, мурда;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Дарахтмонанд, мо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монанд, параллел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росткун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а, пармонанд;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@70.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обта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симкунакро номбар кунед?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Яккачин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итъав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ануб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шар</w:t>
      </w:r>
      <w:r w:rsidRPr="00D34363">
        <w:rPr>
          <w:rFonts w:ascii="Palatino Linotype" w:hAnsi="Palatino Linotype"/>
          <w:color w:val="000000"/>
        </w:rPr>
        <w:t>қӣ</w:t>
      </w:r>
      <w:r w:rsidRPr="00D34363">
        <w:rPr>
          <w:rFonts w:ascii="Times New Roman Tj" w:hAnsi="Times New Roman Tj"/>
          <w:color w:val="000000"/>
        </w:rPr>
        <w:t xml:space="preserve">,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итъав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арб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Асос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канорав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шар</w:t>
      </w:r>
      <w:r w:rsidRPr="00D34363">
        <w:rPr>
          <w:rFonts w:ascii="Palatino Linotype" w:hAnsi="Palatino Linotype"/>
          <w:color w:val="000000"/>
        </w:rPr>
        <w:t>қӣ</w:t>
      </w:r>
      <w:r w:rsidRPr="00D34363">
        <w:rPr>
          <w:rFonts w:ascii="Times New Roman Tj" w:hAnsi="Times New Roman Tj"/>
          <w:color w:val="000000"/>
        </w:rPr>
        <w:t>, шимол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@71.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кадом элемент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иборат мебошад?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анот, тири терраса, шов;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Бровка,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нишеб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пойма;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Шарнир, нишеб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пойма;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Бровка,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кун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 терраса;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анот, нишеб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@72.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Пайдоиши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Дарёи,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кул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Пиряхи, дарё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Канорав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Материк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Асос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@73.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Намуди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экзоген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чанд хел мешаванд?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шусташав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як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Эрозион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сокол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Шусташав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як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@74.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аллювиал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дар кадом шароит пайдо мешаванд?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Суст ва 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иста инкишоф ёфтани эрозияи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Тез-тез ва босуръат инкишоф ёфтани эрозияи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дар самти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Шусташавии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Шакли манфии релефи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@75.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чанд хел мешаванд?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Росткун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а, дар боло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ойдошта;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Скулптурав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росткун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Эрозияи сокол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(як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);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Дар боло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ойдошта, дар дохил, часпида, скулптурав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Як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дар дохил часпида;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@76.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Террасаи соколи (як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)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тавр пайдо шудааст?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канории релеф;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шусташавии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асл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амъ шудани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баландшавии релефи Замин бо воситаи ярчу фур</w:t>
      </w:r>
      <w:r w:rsidRPr="00D34363">
        <w:rPr>
          <w:rFonts w:ascii="Palatino Linotype" w:hAnsi="Palatino Linotype"/>
          <w:color w:val="000000"/>
        </w:rPr>
        <w:t>ӯғ</w:t>
      </w:r>
      <w:r w:rsidRPr="00D34363">
        <w:rPr>
          <w:rFonts w:ascii="Times New Roman Tj" w:hAnsi="Times New Roman Tj"/>
          <w:color w:val="000000"/>
        </w:rPr>
        <w:t>алт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@77.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ншав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(зина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дарё) чанд хел мешаванд?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Регионал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локал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Сокол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эрозияи сокол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регионал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регионал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@78.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хел пайдо мешаванд?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баландшавии ярчу фуру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алт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номунтазами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фуромадани тарма;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паст шудани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баланд шудани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@79.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амияти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Барои кофтукови ККФ;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приях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муайян мекунанд;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лапишмонандро нишон меди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Нишонди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анда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горизонтали релефи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Нишонаи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замони аптропоген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стратиграф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дорад;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@80.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Пенеплен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амворие, ки дар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</w:t>
      </w:r>
      <w:r w:rsidRPr="00D34363">
        <w:rPr>
          <w:rFonts w:ascii="Times New Roman Tj" w:hAnsi="Times New Roman Tj"/>
          <w:color w:val="000000"/>
        </w:rPr>
        <w:t>сор пайдо шудааст;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дар давраи чорумин пайдо шудаанд;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амворие, ки дар наздикии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пайдо мешаванд;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 нишебии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 xml:space="preserve">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ойгиршуда;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Тез инкишофёбии шусташав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@81.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ои тектон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бо кадом ро</w:t>
      </w:r>
      <w:r w:rsidRPr="00D34363">
        <w:rPr>
          <w:rFonts w:ascii="Palatino Linotype" w:hAnsi="Palatino Linotype"/>
          <w:color w:val="000000"/>
        </w:rPr>
        <w:t>ҳҳ</w:t>
      </w:r>
      <w:r w:rsidRPr="00D34363">
        <w:rPr>
          <w:rFonts w:ascii="Times New Roman Tj" w:hAnsi="Times New Roman Tj"/>
          <w:color w:val="000000"/>
        </w:rPr>
        <w:t>о пайдо шуданд?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заминларза;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фаъолияти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раванди фарсоиш;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Чиндор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пора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Замин, чиндорпораг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фуруравии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@82.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сикл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эрозияро номбар кунед?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Аввала,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авон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Миёна, камолот;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Камолот, пир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Аввала, фартут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авон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камолот, миёна, пир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фартут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@83.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нисб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дар кадом 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меояд?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Десперсия;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Гравитатсион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дефлюксион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солифлюксион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Фуру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алти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Элювиал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Колювиал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@84.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Чанд намуди базис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денудатсион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Но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Байник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симкун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умум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умумии олам;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Наздисо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@85.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Фар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 пенеплени Дэвис аз Пенк дар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Пенеплени Пенк дар авали сикли эрозион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омадааст;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Пенеплени Пенк дар инти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сикли эрозион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омадааст;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авали эраи кайнозой пайдо шудааст;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кун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Фар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надорад;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@86.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Педимент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тавр ба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меояд?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Дар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олати ором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Синну соли гуногуи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денудатсион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ки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бардошташавии баробару бетанафуси мавзеи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. Ба территорияи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амсар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ади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кашиши офтоб;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кашиши мо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тоб;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Вайроншавии обта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симкунак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@87.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номбар кунед?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Пенеплен, педимент;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Суфа, педимент;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Структурав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скулптурав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(денудадсион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) ,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Скулптурав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пенеплен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Структурав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@88.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(поверхности выравнивания)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ояшон гузаронида мешавад?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синну сол;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баландии релеф;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Давомнокии пайдоиш, шакл;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дара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баланду пасти релеф;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ойгиршавии маъдан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@89.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давомнокии пайдоиш?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1 млрд;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Пенеплен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камтар аз 1млн, тахмина як 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илаи геолог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педимент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террас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1-2млн.сол;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1эра;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1 давра;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4 млрд;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@90.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амияти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Барои муайян намудани характер ва амплитудаи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Барои муайян намудани кон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кандани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фоиданок;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Муайян намудани самти равиши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адима;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Муайян намудани сину соли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Муайян намудани чу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урии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@91.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исмати хушк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ки ба хатти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р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амсар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ад 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Баландии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оби дарё;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исми чу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урии таги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исми хушк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ки ба хатти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зери об 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исми хушки, ки аз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дур мешевад;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@92.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 абразион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аз чанд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 иборат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Террас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пролювиал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арии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ил,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арии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ил, пасти, таъсири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р, бенч, террасаи зериоб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часпида;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баланд мешаванд;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дур мешаванд;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@93.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аз чанд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 иборат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Террасаи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хати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илии пляж, нисбат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 зериоб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сокол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эрозион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@94.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Пляж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Як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ил, ки аз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дар баландии 100м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Як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ил, ки аз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дар баландии 50м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Як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исмати хушки, ки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баландшавии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зери об мемонад;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Ро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е, ки пирях бо он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мекунад;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Дашту биёбони регзорро пляж меноманд;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@95.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гузаронида мешавад?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Мав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еи географии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лаби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ми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дори оби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Аз руи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Генетик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морфограф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конфигуратсия;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@96.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Пиряхи, ростфуромада;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Генетик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фиорид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Долматик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риас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лиман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фиорид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арал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Арид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конфигуратсияв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@97.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Усул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муайян намудани хат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Лиман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фиорд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Делтав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изобаз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эпейрогенетик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Амуд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делтав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Уфу</w:t>
      </w:r>
      <w:r w:rsidRPr="00D34363">
        <w:rPr>
          <w:rFonts w:ascii="Palatino Linotype" w:hAnsi="Palatino Linotype"/>
          <w:color w:val="000000"/>
        </w:rPr>
        <w:t>қӣ</w:t>
      </w:r>
      <w:r w:rsidRPr="00D34363">
        <w:rPr>
          <w:rFonts w:ascii="Times New Roman Tj" w:hAnsi="Times New Roman Tj"/>
          <w:color w:val="000000"/>
        </w:rPr>
        <w:t>, изобраз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Абразав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лиман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@98.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Баландии тропосфера дар экватор?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$A) 1300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$B) 18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$C) 100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$D) 500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700км;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@99.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Баландии тропосфера дар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утб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$A) 10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$B) 1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 xml:space="preserve">$C) 3 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 xml:space="preserve">$D) 6 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$E) 9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 xml:space="preserve">@100.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</w:rPr>
        <w:t>Мав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еи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болои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денудатсиониро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кадом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муайян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мекунанд</w:t>
      </w:r>
      <w:r w:rsidRPr="00D34363">
        <w:rPr>
          <w:rFonts w:ascii="Times New Roman Tj" w:hAnsi="Times New Roman Tj"/>
          <w:color w:val="000000"/>
          <w:lang w:val="en-US"/>
        </w:rPr>
        <w:t>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ати васеи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Замин, ки баландии паст доранд;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Муддати фарсоиш, хусусияти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бо суръат баландшав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фурурафтаи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ойивазкунии механик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исми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авзаи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@101.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арорати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аво дар баландии 1000м ба чанд градус баробар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A</w:t>
      </w:r>
      <w:r w:rsidRPr="00D34363">
        <w:rPr>
          <w:rFonts w:ascii="Times New Roman Tj" w:hAnsi="Times New Roman Tj"/>
          <w:color w:val="000000"/>
        </w:rPr>
        <w:t>) 5-6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B</w:t>
      </w:r>
      <w:r w:rsidRPr="00D34363">
        <w:rPr>
          <w:rFonts w:ascii="Times New Roman Tj" w:hAnsi="Times New Roman Tj"/>
          <w:color w:val="000000"/>
        </w:rPr>
        <w:t>) 7-8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C</w:t>
      </w:r>
      <w:r w:rsidRPr="00D34363">
        <w:rPr>
          <w:rFonts w:ascii="Times New Roman Tj" w:hAnsi="Times New Roman Tj"/>
          <w:color w:val="000000"/>
        </w:rPr>
        <w:t>) 9-10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D</w:t>
      </w:r>
      <w:r w:rsidRPr="00D34363">
        <w:rPr>
          <w:rFonts w:ascii="Times New Roman Tj" w:hAnsi="Times New Roman Tj"/>
          <w:color w:val="000000"/>
        </w:rPr>
        <w:t>) 12-15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E</w:t>
      </w:r>
      <w:r w:rsidRPr="00D34363">
        <w:rPr>
          <w:rFonts w:ascii="Times New Roman Tj" w:hAnsi="Times New Roman Tj"/>
          <w:color w:val="000000"/>
        </w:rPr>
        <w:t>) 17-20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@102.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Хионосфера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A</w:t>
      </w:r>
      <w:r w:rsidRPr="00D34363">
        <w:rPr>
          <w:rFonts w:ascii="Times New Roman Tj" w:hAnsi="Times New Roman Tj"/>
          <w:color w:val="000000"/>
        </w:rPr>
        <w:t xml:space="preserve">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боли мантия;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B</w:t>
      </w:r>
      <w:r w:rsidRPr="00D34363">
        <w:rPr>
          <w:rFonts w:ascii="Times New Roman Tj" w:hAnsi="Times New Roman Tj"/>
          <w:color w:val="000000"/>
        </w:rPr>
        <w:t xml:space="preserve">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оби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C</w:t>
      </w:r>
      <w:r w:rsidRPr="00D34363">
        <w:rPr>
          <w:rFonts w:ascii="Times New Roman Tj" w:hAnsi="Times New Roman Tj"/>
          <w:color w:val="000000"/>
        </w:rPr>
        <w:t xml:space="preserve">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атмосфера, ки дар он баланси мусбии барф дида мешавад;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D</w:t>
      </w:r>
      <w:r w:rsidRPr="00D34363">
        <w:rPr>
          <w:rFonts w:ascii="Times New Roman Tj" w:hAnsi="Times New Roman Tj"/>
          <w:color w:val="000000"/>
        </w:rPr>
        <w:t xml:space="preserve">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сангини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E</w:t>
      </w:r>
      <w:r w:rsidRPr="00D34363">
        <w:rPr>
          <w:rFonts w:ascii="Times New Roman Tj" w:hAnsi="Times New Roman Tj"/>
          <w:color w:val="000000"/>
        </w:rPr>
        <w:t xml:space="preserve">) «Хио»грам, сфера –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абат,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гарм;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@103.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Усул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муайян намудани баландии хати яхбанд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Усули Авогадро;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Усули Гефер, усули Гесс;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Усули Пенк;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Усули Рихтер;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Усули Медведев;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@104.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симоти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ало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ида?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Аллювиал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Пролювиал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Гляциал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Эрозион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Бештар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бештар аз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о ба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окучони, бештар аблятсион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@105.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Мавзеи к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чиши (транспорти) пирях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ои пайдоиши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ор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Рохе, ки ба он пирях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мекунад;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Карст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суффозия;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Варамидани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@106.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Зонаи аблятсия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Пирях аз шароити ба худ мувофи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дур шуда, дар минта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арорати баланд дучор мешавад ва ба обшави Сар мекунад;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Зиёдшавии об;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Яхбастани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Нест шудани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Варамидани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@107.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Аблятсия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инкишоф чанд хел мешавад?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Боло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зерипирях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Шимол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ануб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арб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шар</w:t>
      </w:r>
      <w:r w:rsidRPr="00D34363">
        <w:rPr>
          <w:rFonts w:ascii="Palatino Linotype" w:hAnsi="Palatino Linotype"/>
          <w:color w:val="000000"/>
        </w:rPr>
        <w:t>қӣ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Канори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Поении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@108.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морфологии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Шимоли,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ануби;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-водиг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итъав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Поении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ариби, Шар</w:t>
      </w:r>
      <w:r w:rsidRPr="00D34363">
        <w:rPr>
          <w:rFonts w:ascii="Palatino Linotype" w:hAnsi="Palatino Linotype"/>
          <w:color w:val="000000"/>
        </w:rPr>
        <w:t>қӣ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@109.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Нунатак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Баромади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ба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Яке аз 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чашма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 шудани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Баромади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асли аз зери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Кашонидани масоле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пиря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@110.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Нишона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пастравии (обшавии) пирях?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Мавзеи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изогирии шакли фур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 xml:space="preserve">хамида дошта, забони пирях ба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пароканда, пушонида шудааст, пеш аз канори пирях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пайдо мешаванд,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уда будани пиря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мурда. Пеш аз забони пирях,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мобайни аз болои пирях баромаданд;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Пайдоиши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о,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ор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фур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хамида ва бар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аста;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Кафиш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диагонал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кундаланг ва дарозр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Морен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удогона;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@111.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Нишона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пешравии пирях?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Пайдоиши кул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афзоиши растани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набудани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инти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дар пеши забони пирях. Кушода ё сустбандии забони пирях ва озод будан аз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пароканда, зиёд будани кафиш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о, дар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исмати болои пирях шакли бар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астаро доро;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Тара</w:t>
      </w:r>
      <w:r w:rsidRPr="00D34363">
        <w:rPr>
          <w:rFonts w:ascii="Palatino Linotype" w:hAnsi="Palatino Linotype"/>
          <w:color w:val="000000"/>
        </w:rPr>
        <w:t>ққ</w:t>
      </w:r>
      <w:r w:rsidRPr="00D34363">
        <w:rPr>
          <w:rFonts w:ascii="Times New Roman Tj" w:hAnsi="Times New Roman Tj"/>
          <w:color w:val="000000"/>
        </w:rPr>
        <w:t>иёти кундаланг ва дарозруя дар болои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Пайдо шудани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Кам шудани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боло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@112.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Экзаратсия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таъсири пирях бо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Пайдошавии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олати оромии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Пайдошавии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@113.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Морена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селовардаро морена меноманд;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морена меноманд;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аракат ва бозисти пирях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 аз дохили он дар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ояш меноманд;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айсберг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пайдо мешаванд;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фаъолияти бод ва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меояд;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@114.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моренав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аз дигар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бо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ояшон фар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мекунанд?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Набудани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абатноки мавод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удошуда, дар таркибаш омехтаи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 гуна суфта ва носуфтасанг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андозашон гуногун;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абатнок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мавод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удошуда;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якхелаи суфта;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Мавод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удошудаи андозашон якхела;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@115.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 дар кадом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олат пайдо мешаванд?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ти фаромадани сел;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дарё;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накардани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ва бозисти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Об шудани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@116.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аракаташон кадом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боз пайдо мекунанд?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Боло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Болои,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миёна, дохили,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Миёна,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зери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Канори миёна;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@117.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дар дохили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 ба чанд намуд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 намудан мумкин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Оз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карра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Друмлина,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Асос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Инти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асос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@118.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Фаъолияти экзаратсионии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Обшавии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авон;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дар самти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Обшудани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мурда ва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амъ намудани хокреза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монанди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Вайроншави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ба самти му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обили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@119.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Кара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Ну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таи пастарини баландии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Хокрези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дарозу танг, ки бо хат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 килеб бурида шуда;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баланди 500 метра дошт;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Паст ё чу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урии дар нишебаи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 (зинмонанд, кресло монанд);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Кулла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нугтези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@120.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Сирки пирях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аракат ва базиси пирях,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 аз дохили он дар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ояш мемонанд;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илаи дигари инкишофи кара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амфитеатр шабо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ат дорад;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дар самти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фаъолияти пирях ба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омадааст;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таъсири пирях бо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 пиряхи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@121.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Трога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дар самти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илаи инкишофи кара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Пасти ё чу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урии дар нишебии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фаромадани сел ба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омадааст;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фаъолияти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пайдо шуданд;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@122.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исми баландии к</w:t>
      </w:r>
      <w:r w:rsidRPr="00D34363">
        <w:rPr>
          <w:rFonts w:ascii="Palatino Linotype" w:hAnsi="Palatino Linotype"/>
          <w:color w:val="000000"/>
        </w:rPr>
        <w:t>ӯҳ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ати васеи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Замин, ки баландии паст дорад;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Деформатсияи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Шакли манфии релефи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бар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астагии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@123.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Фаъолияти экзаратсионии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Обшавии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авон;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дар самти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Обшудани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мурда ва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амъ намудани хокреза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монанди тепа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Вайроншави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ба самти му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обили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@124.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Релефи силсила шух 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тавр пайдо мешавад?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Релефи силсила шух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таъсири пирях ва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омадааст;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таъсири тарма;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таъсири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канда шудани пирях;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дар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@125.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Баландии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тавр муайян мекунанд?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500-1000м баланди дорад;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Теппае, ки 500м баланди дорад;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шамол дар биёбон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меорад;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Нишона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пасти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дар девори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бо</w:t>
      </w:r>
      <w:r w:rsidRPr="00D34363">
        <w:rPr>
          <w:rFonts w:ascii="Palatino Linotype" w:hAnsi="Palatino Linotype"/>
          <w:color w:val="000000"/>
        </w:rPr>
        <w:t>қӣ</w:t>
      </w:r>
      <w:r w:rsidRPr="00D34363">
        <w:rPr>
          <w:rFonts w:ascii="Times New Roman Tj" w:hAnsi="Times New Roman Tj"/>
          <w:color w:val="000000"/>
        </w:rPr>
        <w:t xml:space="preserve"> монданд;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@126.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Камахо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тавр пайдо шудаанд?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ое, Ки ба самти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 нигаронида шудааст;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Хокреза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дарозу танг, ки дар хати рост хобидаанд;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 шудани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мурда ва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 пиряхи, гармшавии тепа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@127.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Оз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тавр пайдо мешаванд?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эксплозии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Хокреза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дарозу танг, ки бо хат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у килеб ба самти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аракати пиряхи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адима кашида шудааст;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Суст шудани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кардани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Ба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аманд мебошанд;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@128.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одисаи солифлюксия дар кадом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пайдо мешавад?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дашт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биёбон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яхбаста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доим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ботло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зор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зери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@129.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Хионесфера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Минта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ое, ки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ба 0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 xml:space="preserve"> баробар аст;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атмосфера мебошад;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зери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мебошад;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мантияи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@130.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шаи шамол дар раванди пайдоиши релеф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Аккумулятсия ва солифлюксия;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Дефелятсия, сайри масоле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, корразия;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Дефлятсия, аккумулятсия;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Корразия, солифлюксия;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Сайри масоле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, абразия;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@131.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Пайдоиши карст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вобаста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Сохти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лулшавии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карбонат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галоген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сулфат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лулшавии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карбонат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оксид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лулшавии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карбонат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сулфид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лулшавии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карбонат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минерал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худруй;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@132.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техногениро номбар намоед?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Фаъолияти геологии инсон, афтидани бомба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Фаъолияти гидрогеологии об;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Фаъолияти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Фаъолияти геологии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Фаъолияти геологии дарё ва инсон;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@133.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биогениро номбар намоед?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Фарсоиши механик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Фарсоиши физик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Фарсоиши биохимияв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релеф, ботло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азира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мар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Тайфун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@134.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Манбаи сарчашма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экзогениро номбар намоед?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Энергияи офтоб;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Заминларза;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@135.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элемент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релеф аз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назар гирифта мешавад?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Пайдоиши, синну сол;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стратиграф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литолог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гидрогеолог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@136.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генетики элемент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релефро бори аввал, ки пешни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од намудааст?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А.Энгельн;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Н.Коперник;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С.Синитсин;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В.Белоусов;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М.Девис;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@137.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О.Энгельн релефи Заминро аз руи тартибашон ба чанд категория 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 намудааст?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Тартиби 8;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Тартиби 5;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Тартиби 2;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Тартиби 4;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Тартиби 10;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@138.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Релеф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Заминро релеф меноманд;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Пасти ва баландии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Заминро рельеф меноманд;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Мита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сероби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Заминро релеф меноманд;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гранитии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@139.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Геомофология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маъно дорад?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«Гео»-Замин «Морфо»-пайдоиш «Логия»-ом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«Гео»-Замин «Морфо»-пайдоиш «Логия»-ом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«Гео»-Замин «Морфо»-шакл «Логия»-ом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«Гео»-Замин «Морфо»-пайдоиш «Логия»-шакл;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«Гео»-Замин «Морфо»-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«Логия»-ом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@140.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Гур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ои генетикии экзогении релефро номбар кунед?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гляциал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делювиал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пролювиал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элювиал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лимн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Денудатсион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Деформатсион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@141.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ми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ёс но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руи Замин релеф ба чанд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 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 мешаванд?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ёнус ва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итъа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Пастхами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@142.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Вазифа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асосии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илми геоморфология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пайдоиш, инкишоф, 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ншав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ало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Стратификатсияи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Сохтори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ало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ида;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Сохти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магмав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@143.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Геоморфология бо кадом илм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аманд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дорад?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Математика;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Забону адабиёт;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Физика;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Химия;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Геология;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@144.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Усул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илми геоморфологияро номбар намоед?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Усули 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Усули биолог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Усули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Усули стратиграф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Усули палеонтолог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@145.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Усули 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Шакли релефро меом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ншавии релефро меом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Пайдоиши релефро меом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зад;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Синну соли релеф;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Шароит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лим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@146.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Изостазия чист?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Мувозинат дар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Паст шудании релефи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Баланд шудании релефи Замин;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Чиндоршавии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Шикастани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@147.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Асосгузории илми геоморфология 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буд?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Дарвин;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Леонардо-де-Винчи;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Гей-Люссак;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Соловцов;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Ломоносов;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@148.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онуни Бэри-Бабине ба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бахшида шудааст?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Ба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 та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ийирёбии самти равиши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Ассиметрияи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Ба эрозияи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Ба аккумулятсияи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@149. 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А.Гумболт асосгузори кадом усули геоморфолог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аст?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Геофизик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Орогенез;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Сидементогенез;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Метаморфизм;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Орометр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@150.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Таълимоти назарияи геосинклинал бо кадом тааллу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дорад?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М.В.Ломоносов;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Гумболдт С;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Дж.Дэна, М.Бертан, Э.Ог, Э.Аргон;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А.Пенк;</w:t>
      </w:r>
    </w:p>
    <w:p w:rsidR="00264890" w:rsidRPr="00D34363" w:rsidRDefault="00264890" w:rsidP="00BB06A9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Н.А.Головкипский;</w:t>
      </w:r>
    </w:p>
    <w:p w:rsidR="00264890" w:rsidRDefault="00264890">
      <w:bookmarkStart w:id="0" w:name="_GoBack"/>
      <w:bookmarkEnd w:id="0"/>
    </w:p>
    <w:sectPr w:rsidR="00264890" w:rsidSect="001F3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2093"/>
    <w:rsid w:val="001F3C41"/>
    <w:rsid w:val="00264890"/>
    <w:rsid w:val="00373012"/>
    <w:rsid w:val="00402093"/>
    <w:rsid w:val="0094380C"/>
    <w:rsid w:val="00AB31C4"/>
    <w:rsid w:val="00B03437"/>
    <w:rsid w:val="00BB06A9"/>
    <w:rsid w:val="00D34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6A9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B06A9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23</Pages>
  <Words>4637</Words>
  <Characters>26432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Муҳидинов Ф.А.</dc:creator>
  <cp:keywords/>
  <dc:description/>
  <cp:lastModifiedBy>oper05_101</cp:lastModifiedBy>
  <cp:revision>3</cp:revision>
  <dcterms:created xsi:type="dcterms:W3CDTF">2024-11-22T09:05:00Z</dcterms:created>
  <dcterms:modified xsi:type="dcterms:W3CDTF">2024-12-11T05:19:00Z</dcterms:modified>
</cp:coreProperties>
</file>